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187" w:rsidRPr="00E77870" w:rsidRDefault="003C2187" w:rsidP="003C218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WISEMAN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3C2187" w:rsidRDefault="003C2187" w:rsidP="003C2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Tailor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2187" w:rsidRDefault="003C2187" w:rsidP="003C21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2187" w:rsidRDefault="003C2187" w:rsidP="003C21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2187" w:rsidRDefault="003C2187" w:rsidP="003C2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C2187" w:rsidRDefault="003C2187" w:rsidP="003C21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2187" w:rsidRDefault="003C2187" w:rsidP="003C21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2187" w:rsidRDefault="003C2187" w:rsidP="003C2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187" w:rsidRDefault="003C2187" w:rsidP="00564E3C">
      <w:pPr>
        <w:spacing w:after="0" w:line="240" w:lineRule="auto"/>
      </w:pPr>
      <w:r>
        <w:separator/>
      </w:r>
    </w:p>
  </w:endnote>
  <w:endnote w:type="continuationSeparator" w:id="0">
    <w:p w:rsidR="003C2187" w:rsidRDefault="003C218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C2187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187" w:rsidRDefault="003C2187" w:rsidP="00564E3C">
      <w:pPr>
        <w:spacing w:after="0" w:line="240" w:lineRule="auto"/>
      </w:pPr>
      <w:r>
        <w:separator/>
      </w:r>
    </w:p>
  </w:footnote>
  <w:footnote w:type="continuationSeparator" w:id="0">
    <w:p w:rsidR="003C2187" w:rsidRDefault="003C218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87"/>
    <w:rsid w:val="00372DC6"/>
    <w:rsid w:val="003C218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5BB515-7DC2-4C84-93BF-25CE9E2FB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2015-12-17T21:20:00Z</dcterms:created>
  <dcterms:modified xsi:type="dcterms:W3CDTF">2015-12-17T21:20:00Z</dcterms:modified>
</cp:coreProperties>
</file>